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88" w:rsidRDefault="007D2F88" w:rsidP="00977B21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Школьный этап  олимпиадных заданий по ОБЖ на 2019-2020 год.</w:t>
      </w:r>
    </w:p>
    <w:p w:rsidR="007D2F88" w:rsidRPr="00B901CC" w:rsidRDefault="007D2F88" w:rsidP="00977B21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10-11кл.</w:t>
      </w:r>
    </w:p>
    <w:p w:rsidR="007D2F88" w:rsidRPr="00B901CC" w:rsidRDefault="007D2F88" w:rsidP="00977B21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Тестирование.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B901CC">
        <w:rPr>
          <w:rFonts w:ascii="Times New Roman" w:hAnsi="Times New Roman" w:cs="Times New Roman"/>
          <w:lang w:eastAsia="ru-RU"/>
        </w:rPr>
        <w:t>.Вы заблудились в лесу. По каким признакам можно определить стороны света?</w:t>
      </w:r>
    </w:p>
    <w:p w:rsidR="007D2F88" w:rsidRPr="00B901CC" w:rsidRDefault="007D2F88" w:rsidP="00510AD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Мхи и лишайники покрывают южную сторону деревьев и камней.</w:t>
      </w:r>
    </w:p>
    <w:p w:rsidR="007D2F88" w:rsidRPr="00B901CC" w:rsidRDefault="007D2F88" w:rsidP="00510AD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Больше смолы выступает на северной стороне ствола хвойного дерева</w:t>
      </w:r>
    </w:p>
    <w:p w:rsidR="007D2F88" w:rsidRPr="00B901CC" w:rsidRDefault="007D2F88" w:rsidP="00510AD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Муравьи устраивают жилища к югу от ближайшего дерева и куста.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2.Что не защищает человека от ударной волны?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     1) Убежище.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     2) Овраг.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     3) Противогаз.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     4) Траншея</w:t>
      </w:r>
    </w:p>
    <w:p w:rsidR="007D2F88" w:rsidRPr="00B901CC" w:rsidRDefault="007D2F88" w:rsidP="00510AD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Канава.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3.Что необходимо провести для обеззараживания одежды и предметов от бактериальных средств?</w:t>
      </w:r>
    </w:p>
    <w:p w:rsidR="007D2F88" w:rsidRPr="00B901CC" w:rsidRDefault="007D2F88" w:rsidP="00510AD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Санобработку.</w:t>
      </w:r>
    </w:p>
    <w:p w:rsidR="007D2F88" w:rsidRPr="00B901CC" w:rsidRDefault="007D2F88" w:rsidP="00510AD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Дегазацию</w:t>
      </w:r>
    </w:p>
    <w:p w:rsidR="007D2F88" w:rsidRPr="00B901CC" w:rsidRDefault="007D2F88" w:rsidP="00510AD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Дезинфекцию </w:t>
      </w:r>
    </w:p>
    <w:p w:rsidR="007D2F88" w:rsidRPr="00B901CC" w:rsidRDefault="007D2F88" w:rsidP="00510AD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Дезактивацию</w:t>
      </w:r>
    </w:p>
    <w:p w:rsidR="007D2F88" w:rsidRPr="00B901CC" w:rsidRDefault="007D2F88" w:rsidP="00510AD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Дератизацию.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4. Вы услышали завывание сирен - сигнал «Внимание всем!» Ваши действия:</w:t>
      </w:r>
    </w:p>
    <w:p w:rsidR="007D2F88" w:rsidRPr="00B901CC" w:rsidRDefault="007D2F88" w:rsidP="00510AD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Наденете средства защиты и покинете помещение.</w:t>
      </w:r>
    </w:p>
    <w:p w:rsidR="007D2F88" w:rsidRPr="00B901CC" w:rsidRDefault="007D2F88" w:rsidP="00510AD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Включите радио или ТВ и будете слушать информацию органов управления ГО и ЧС</w:t>
      </w:r>
    </w:p>
    <w:p w:rsidR="007D2F88" w:rsidRPr="00B901CC" w:rsidRDefault="007D2F88" w:rsidP="00510AD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Быстро направитесь в убежище.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5. К общевоинским уставам относятся: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     1) </w:t>
      </w:r>
      <w:r w:rsidRPr="00B901CC">
        <w:rPr>
          <w:rFonts w:ascii="Times New Roman" w:hAnsi="Times New Roman" w:cs="Times New Roman"/>
          <w:color w:val="000000"/>
          <w:lang w:eastAsia="ru-RU"/>
        </w:rPr>
        <w:t>Устав внутренней службы ВС РФ,</w:t>
      </w:r>
      <w:r w:rsidRPr="00B901CC">
        <w:rPr>
          <w:rFonts w:ascii="Times New Roman" w:hAnsi="Times New Roman" w:cs="Times New Roman"/>
          <w:lang w:eastAsia="ru-RU"/>
        </w:rPr>
        <w:t xml:space="preserve"> </w:t>
      </w:r>
      <w:r w:rsidRPr="00B901CC">
        <w:rPr>
          <w:rFonts w:ascii="Times New Roman" w:hAnsi="Times New Roman" w:cs="Times New Roman"/>
          <w:color w:val="000000"/>
          <w:lang w:eastAsia="ru-RU"/>
        </w:rPr>
        <w:t>Дисциплинарный устав ВС РФ,</w:t>
      </w:r>
      <w:r w:rsidRPr="00B901CC">
        <w:rPr>
          <w:rFonts w:ascii="Times New Roman" w:hAnsi="Times New Roman" w:cs="Times New Roman"/>
          <w:lang w:eastAsia="ru-RU"/>
        </w:rPr>
        <w:t xml:space="preserve"> </w:t>
      </w:r>
      <w:r w:rsidRPr="00B901CC">
        <w:rPr>
          <w:rFonts w:ascii="Times New Roman" w:hAnsi="Times New Roman" w:cs="Times New Roman"/>
          <w:color w:val="000000"/>
          <w:lang w:eastAsia="ru-RU"/>
        </w:rPr>
        <w:t>Устав гарнизонной и караульной служб ВС РФ,</w:t>
      </w:r>
      <w:r w:rsidRPr="00B901CC">
        <w:rPr>
          <w:rFonts w:ascii="Times New Roman" w:hAnsi="Times New Roman" w:cs="Times New Roman"/>
          <w:lang w:eastAsia="ru-RU"/>
        </w:rPr>
        <w:t xml:space="preserve">    </w:t>
      </w:r>
      <w:r w:rsidRPr="00B901CC">
        <w:rPr>
          <w:rFonts w:ascii="Times New Roman" w:hAnsi="Times New Roman" w:cs="Times New Roman"/>
          <w:color w:val="000000"/>
          <w:lang w:eastAsia="ru-RU"/>
        </w:rPr>
        <w:t>Строевой устав ВС РФ.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    2) </w:t>
      </w:r>
      <w:r w:rsidRPr="00B901CC">
        <w:rPr>
          <w:rFonts w:ascii="Times New Roman" w:hAnsi="Times New Roman" w:cs="Times New Roman"/>
          <w:color w:val="000000"/>
          <w:lang w:eastAsia="ru-RU"/>
        </w:rPr>
        <w:t>Устав внутренней и караульной служб ВС РФ,</w:t>
      </w:r>
      <w:r w:rsidRPr="00B901CC">
        <w:rPr>
          <w:rFonts w:ascii="Times New Roman" w:hAnsi="Times New Roman" w:cs="Times New Roman"/>
          <w:lang w:eastAsia="ru-RU"/>
        </w:rPr>
        <w:t xml:space="preserve"> </w:t>
      </w:r>
      <w:r w:rsidRPr="00B901CC">
        <w:rPr>
          <w:rFonts w:ascii="Times New Roman" w:hAnsi="Times New Roman" w:cs="Times New Roman"/>
          <w:color w:val="000000"/>
          <w:lang w:eastAsia="ru-RU"/>
        </w:rPr>
        <w:t>Дисциплинарный устав ВС РФ, Устав гарнизонной службы ВС РФ,   Строевой устав ВС РФ.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color w:val="000000"/>
          <w:lang w:eastAsia="ru-RU"/>
        </w:rPr>
        <w:t xml:space="preserve">    3) Устав внутренней службы ВС РФ, Строевой устав ВС РФ, Боевой устав ВС РФ, Дисциплинарный устав ВС РФ.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6.На какое время накладывается жгут при артериальном кровотечении (летом)?</w:t>
      </w:r>
    </w:p>
    <w:p w:rsidR="007D2F88" w:rsidRPr="00B901CC" w:rsidRDefault="007D2F88" w:rsidP="00510AD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На 4 часа</w:t>
      </w:r>
    </w:p>
    <w:p w:rsidR="007D2F88" w:rsidRPr="00B901CC" w:rsidRDefault="007D2F88" w:rsidP="00510AD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До 3 часов</w:t>
      </w:r>
    </w:p>
    <w:p w:rsidR="007D2F88" w:rsidRPr="00B901CC" w:rsidRDefault="007D2F88" w:rsidP="00510AD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До 2 часов </w:t>
      </w:r>
    </w:p>
    <w:p w:rsidR="007D2F88" w:rsidRPr="00B901CC" w:rsidRDefault="007D2F88" w:rsidP="00510AD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На 1 час </w:t>
      </w:r>
    </w:p>
    <w:p w:rsidR="007D2F88" w:rsidRPr="00B901CC" w:rsidRDefault="007D2F88" w:rsidP="00977B2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На 0,5 часа.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7. Что относится к средствам защиты органов дыхания?</w:t>
      </w:r>
    </w:p>
    <w:p w:rsidR="007D2F88" w:rsidRPr="00B901CC" w:rsidRDefault="007D2F88" w:rsidP="00510AD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Костюм Л-1, ОЗК.</w:t>
      </w:r>
    </w:p>
    <w:p w:rsidR="007D2F88" w:rsidRPr="00B901CC" w:rsidRDefault="007D2F88" w:rsidP="00510AD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Противогаз, респиратор</w:t>
      </w:r>
    </w:p>
    <w:p w:rsidR="007D2F88" w:rsidRPr="00B901CC" w:rsidRDefault="007D2F88" w:rsidP="00510AD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Убежище, ПРУ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8.Что такое дезактивация?</w:t>
      </w:r>
    </w:p>
    <w:p w:rsidR="007D2F88" w:rsidRPr="00B901CC" w:rsidRDefault="007D2F88" w:rsidP="00510AD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Удаление радиоактивных веществ с зараженных поверхностей.</w:t>
      </w:r>
    </w:p>
    <w:p w:rsidR="007D2F88" w:rsidRPr="00B901CC" w:rsidRDefault="007D2F88" w:rsidP="00510AD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Уничтожение отравляющих веществ.</w:t>
      </w:r>
    </w:p>
    <w:p w:rsidR="007D2F88" w:rsidRPr="00B901CC" w:rsidRDefault="007D2F88" w:rsidP="00510AD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Устранение болезнетворных микробов во внешней среде.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9.Первый контракт о прохождении военной службы вправе заключать граждане в возрасте:</w:t>
      </w:r>
    </w:p>
    <w:p w:rsidR="007D2F88" w:rsidRPr="00B901CC" w:rsidRDefault="007D2F88" w:rsidP="00510AD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От 19 до 30 лет.</w:t>
      </w:r>
    </w:p>
    <w:p w:rsidR="007D2F88" w:rsidRPr="00B901CC" w:rsidRDefault="007D2F88" w:rsidP="00510AD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От 18 до 40 лет</w:t>
      </w:r>
    </w:p>
    <w:p w:rsidR="007D2F88" w:rsidRPr="00B901CC" w:rsidRDefault="007D2F88" w:rsidP="00510AD1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От 18 до 35 лет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10. Каков срок контракта гражданина, впервые поступающего на военную службу на должность офицера?</w:t>
      </w:r>
    </w:p>
    <w:p w:rsidR="007D2F88" w:rsidRPr="00B901CC" w:rsidRDefault="007D2F88" w:rsidP="00510AD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5 лет</w:t>
      </w:r>
    </w:p>
    <w:p w:rsidR="007D2F88" w:rsidRPr="00B901CC" w:rsidRDefault="007D2F88" w:rsidP="00510AD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3 года </w:t>
      </w:r>
    </w:p>
    <w:p w:rsidR="007D2F88" w:rsidRPr="00B901CC" w:rsidRDefault="007D2F88" w:rsidP="00510AD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10 лет</w:t>
      </w:r>
    </w:p>
    <w:p w:rsidR="007D2F88" w:rsidRPr="00B901CC" w:rsidRDefault="007D2F88" w:rsidP="00510AD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2 года </w:t>
      </w:r>
    </w:p>
    <w:p w:rsidR="007D2F88" w:rsidRPr="00B901CC" w:rsidRDefault="007D2F88" w:rsidP="00510AD1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15 лет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11. При достижении какого возраста гражданин мужского пола подлежит призыву на военную службу?</w:t>
      </w:r>
    </w:p>
    <w:p w:rsidR="007D2F88" w:rsidRPr="00B901CC" w:rsidRDefault="007D2F88" w:rsidP="00510AD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С 17 до 25 лет  </w:t>
      </w:r>
    </w:p>
    <w:p w:rsidR="007D2F88" w:rsidRPr="00B901CC" w:rsidRDefault="007D2F88" w:rsidP="00510AD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 17 до 28 лет</w:t>
      </w:r>
    </w:p>
    <w:p w:rsidR="007D2F88" w:rsidRPr="00B901CC" w:rsidRDefault="007D2F88" w:rsidP="00510AD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 18 до 30 лет</w:t>
      </w:r>
    </w:p>
    <w:p w:rsidR="007D2F88" w:rsidRPr="00B901CC" w:rsidRDefault="007D2F88" w:rsidP="00510AD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 18 до 27 лет</w:t>
      </w:r>
    </w:p>
    <w:p w:rsidR="007D2F88" w:rsidRPr="00B901CC" w:rsidRDefault="007D2F88" w:rsidP="00510AD1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 18 до 25 лет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12. Какое воинское звание  соответствует старшему офицеру?</w:t>
      </w:r>
    </w:p>
    <w:p w:rsidR="007D2F88" w:rsidRPr="00B901CC" w:rsidRDefault="007D2F88" w:rsidP="00510AD1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Майор</w:t>
      </w:r>
    </w:p>
    <w:p w:rsidR="007D2F88" w:rsidRPr="00B901CC" w:rsidRDefault="007D2F88" w:rsidP="00510AD1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Старший лейтенант</w:t>
      </w:r>
    </w:p>
    <w:p w:rsidR="007D2F88" w:rsidRPr="00B901CC" w:rsidRDefault="007D2F88" w:rsidP="00510AD1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 Капитан</w:t>
      </w:r>
    </w:p>
    <w:p w:rsidR="007D2F88" w:rsidRPr="00B901CC" w:rsidRDefault="007D2F88" w:rsidP="00510AD1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Генерал-майор</w:t>
      </w:r>
    </w:p>
    <w:p w:rsidR="007D2F88" w:rsidRPr="00B901CC" w:rsidRDefault="007D2F88" w:rsidP="00510AD1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Старший прапорщик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13. При аварии на химически опасном объекте вы оказались в зоне заражения. В каком направлении следует покидать ее?</w:t>
      </w:r>
    </w:p>
    <w:p w:rsidR="007D2F88" w:rsidRPr="00B901CC" w:rsidRDefault="007D2F88" w:rsidP="00510AD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По направлению ветра</w:t>
      </w:r>
    </w:p>
    <w:p w:rsidR="007D2F88" w:rsidRPr="00B901CC" w:rsidRDefault="007D2F88" w:rsidP="00510AD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Навстречу ветру</w:t>
      </w:r>
    </w:p>
    <w:p w:rsidR="007D2F88" w:rsidRPr="00B901CC" w:rsidRDefault="007D2F88" w:rsidP="00510AD1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Перпендикулярно ветру</w:t>
      </w:r>
    </w:p>
    <w:p w:rsidR="007D2F88" w:rsidRPr="00B901CC" w:rsidRDefault="007D2F88" w:rsidP="00977B2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14. Какое инженерное защитное сооружение защищает от всех поражающих факторов ядерного взрыва?</w:t>
      </w:r>
    </w:p>
    <w:p w:rsidR="007D2F88" w:rsidRPr="00B901CC" w:rsidRDefault="007D2F88" w:rsidP="00510AD1">
      <w:pPr>
        <w:spacing w:after="0" w:line="240" w:lineRule="auto"/>
        <w:ind w:left="708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1) Противорадиационное укрытие;</w:t>
      </w:r>
    </w:p>
    <w:p w:rsidR="007D2F88" w:rsidRPr="00B901CC" w:rsidRDefault="007D2F88" w:rsidP="00510AD1">
      <w:pPr>
        <w:spacing w:after="0" w:line="240" w:lineRule="auto"/>
        <w:ind w:left="708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2) Перекрытая щель;</w:t>
      </w:r>
    </w:p>
    <w:p w:rsidR="007D2F88" w:rsidRPr="00B901CC" w:rsidRDefault="007D2F88" w:rsidP="00510AD1">
      <w:pPr>
        <w:spacing w:after="0" w:line="240" w:lineRule="auto"/>
        <w:ind w:left="708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3) Убежище.</w:t>
      </w:r>
    </w:p>
    <w:p w:rsidR="007D2F88" w:rsidRPr="00B901CC" w:rsidRDefault="007D2F88" w:rsidP="00510AD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15. Кто из граждан, достигших  призывного возраста, не подлежит призыву на военную службу по семейным обстоятельствам?</w:t>
      </w:r>
    </w:p>
    <w:p w:rsidR="007D2F88" w:rsidRPr="00B901CC" w:rsidRDefault="007D2F88" w:rsidP="00510AD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Имеющий ребенка в возрасте до 3-х лет;</w:t>
      </w:r>
    </w:p>
    <w:p w:rsidR="007D2F88" w:rsidRPr="00B901CC" w:rsidRDefault="007D2F88" w:rsidP="00510AD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Имеющий ребенка, воспитываемого без матери;</w:t>
      </w:r>
    </w:p>
    <w:p w:rsidR="007D2F88" w:rsidRPr="00B901CC" w:rsidRDefault="007D2F88" w:rsidP="00510AD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Мать которого имеет еще 2 и более детей в возрасте до 8 лет и воспитывает их без мужа;</w:t>
      </w:r>
    </w:p>
    <w:p w:rsidR="007D2F88" w:rsidRPr="00B901CC" w:rsidRDefault="007D2F88" w:rsidP="00977B21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Родной брат которого погиб или умер во время прохождения военной службы по призыву.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16. Для определения юга по часам и Солнцу нужно часовую стрелку направить на Солнце и поделить пополам угол, образованный между ней и числом на циферблате:</w:t>
      </w:r>
    </w:p>
    <w:p w:rsidR="007D2F88" w:rsidRPr="00B901CC" w:rsidRDefault="007D2F88" w:rsidP="00EB706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12</w:t>
      </w:r>
    </w:p>
    <w:p w:rsidR="007D2F88" w:rsidRPr="00B901CC" w:rsidRDefault="007D2F88" w:rsidP="00EB706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</w:t>
      </w:r>
    </w:p>
    <w:p w:rsidR="007D2F88" w:rsidRPr="00B901CC" w:rsidRDefault="007D2F88" w:rsidP="00EB706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17. Чем отличается противогаз ГП-5 от общевойскового?</w:t>
      </w:r>
    </w:p>
    <w:p w:rsidR="007D2F88" w:rsidRPr="00B901CC" w:rsidRDefault="007D2F88" w:rsidP="00EB706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Наличием переговорного устройства</w:t>
      </w:r>
    </w:p>
    <w:p w:rsidR="007D2F88" w:rsidRPr="00B901CC" w:rsidRDefault="007D2F88" w:rsidP="00EB706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Отсутствием соединительной трубки</w:t>
      </w:r>
    </w:p>
    <w:p w:rsidR="007D2F88" w:rsidRPr="00B901CC" w:rsidRDefault="007D2F88" w:rsidP="00EB706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Моделью – шлем маски</w:t>
      </w:r>
    </w:p>
    <w:p w:rsidR="007D2F88" w:rsidRPr="00B901CC" w:rsidRDefault="007D2F88" w:rsidP="00EB706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Количеством клапанов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18. Что необходимо провести для обеззараживания одежды и предметов от радиоактивных веществ?</w:t>
      </w:r>
    </w:p>
    <w:p w:rsidR="007D2F88" w:rsidRPr="00B901CC" w:rsidRDefault="007D2F88" w:rsidP="00EB706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Санобработку</w:t>
      </w:r>
    </w:p>
    <w:p w:rsidR="007D2F88" w:rsidRPr="00B901CC" w:rsidRDefault="007D2F88" w:rsidP="00EB706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Дегазацию</w:t>
      </w:r>
    </w:p>
    <w:p w:rsidR="007D2F88" w:rsidRPr="00B901CC" w:rsidRDefault="007D2F88" w:rsidP="00EB706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Дезактивацию</w:t>
      </w:r>
    </w:p>
    <w:p w:rsidR="007D2F88" w:rsidRPr="00B901CC" w:rsidRDefault="007D2F88" w:rsidP="00EB706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Дератизацию</w:t>
      </w:r>
    </w:p>
    <w:p w:rsidR="007D2F88" w:rsidRPr="00B901CC" w:rsidRDefault="007D2F88" w:rsidP="00EB706C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Дезинфекцию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19. Какой сигнал ГО означает завывание сирены, прерывистые гудки предприятий и транспортных средств?</w:t>
      </w:r>
    </w:p>
    <w:p w:rsidR="007D2F88" w:rsidRPr="00B901CC" w:rsidRDefault="007D2F88" w:rsidP="00EB706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« Воздушная тревога!»</w:t>
      </w:r>
    </w:p>
    <w:p w:rsidR="007D2F88" w:rsidRPr="00B901CC" w:rsidRDefault="007D2F88" w:rsidP="00EB706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«Химическая тревога!»</w:t>
      </w:r>
    </w:p>
    <w:p w:rsidR="007D2F88" w:rsidRPr="00B901CC" w:rsidRDefault="007D2F88" w:rsidP="00EB706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«Радиационная опасность»</w:t>
      </w:r>
    </w:p>
    <w:p w:rsidR="007D2F88" w:rsidRPr="00B901CC" w:rsidRDefault="007D2F88" w:rsidP="00EB706C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«Внимание всем!»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20. Общие права и обязанности военнослужащих, взаимоотношения между ними определяет:</w:t>
      </w:r>
    </w:p>
    <w:p w:rsidR="007D2F88" w:rsidRPr="00B901CC" w:rsidRDefault="007D2F88" w:rsidP="00EB706C">
      <w:pPr>
        <w:spacing w:after="0" w:line="240" w:lineRule="auto"/>
        <w:ind w:left="708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1) </w:t>
      </w:r>
      <w:r w:rsidRPr="00B901CC">
        <w:rPr>
          <w:rFonts w:ascii="Times New Roman" w:hAnsi="Times New Roman" w:cs="Times New Roman"/>
          <w:color w:val="000000"/>
          <w:lang w:eastAsia="ru-RU"/>
        </w:rPr>
        <w:t>Дисциплинарный устав ВС РФ;</w:t>
      </w:r>
    </w:p>
    <w:p w:rsidR="007D2F88" w:rsidRPr="00B901CC" w:rsidRDefault="007D2F88" w:rsidP="00EB706C">
      <w:pPr>
        <w:spacing w:after="0" w:line="240" w:lineRule="auto"/>
        <w:ind w:left="708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 xml:space="preserve">2) </w:t>
      </w:r>
      <w:r w:rsidRPr="00B901CC">
        <w:rPr>
          <w:rFonts w:ascii="Times New Roman" w:hAnsi="Times New Roman" w:cs="Times New Roman"/>
          <w:color w:val="000000"/>
          <w:lang w:eastAsia="ru-RU"/>
        </w:rPr>
        <w:t>Устав внутренней службы ВС РФ;</w:t>
      </w:r>
    </w:p>
    <w:p w:rsidR="007D2F88" w:rsidRDefault="007D2F88" w:rsidP="00977B21">
      <w:pPr>
        <w:spacing w:after="0" w:line="240" w:lineRule="auto"/>
        <w:ind w:left="708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color w:val="000000"/>
          <w:lang w:eastAsia="ru-RU"/>
        </w:rPr>
        <w:t>3) Строевой устав ВС РФ.</w:t>
      </w:r>
    </w:p>
    <w:p w:rsidR="007D2F88" w:rsidRPr="00B901CC" w:rsidRDefault="007D2F88" w:rsidP="00977B21">
      <w:pPr>
        <w:spacing w:after="0" w:line="240" w:lineRule="auto"/>
        <w:ind w:left="708"/>
        <w:rPr>
          <w:rFonts w:ascii="Times New Roman" w:hAnsi="Times New Roman" w:cs="Times New Roman"/>
          <w:lang w:eastAsia="ru-RU"/>
        </w:rPr>
      </w:pP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21. Пары какого вещества наиболее токсичны?</w:t>
      </w:r>
    </w:p>
    <w:p w:rsidR="007D2F88" w:rsidRPr="00B901CC" w:rsidRDefault="007D2F88" w:rsidP="00EB706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Хлора</w:t>
      </w:r>
    </w:p>
    <w:p w:rsidR="007D2F88" w:rsidRPr="00B901CC" w:rsidRDefault="007D2F88" w:rsidP="00EB706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Аммиака</w:t>
      </w:r>
    </w:p>
    <w:p w:rsidR="007D2F88" w:rsidRPr="00B901CC" w:rsidRDefault="007D2F88" w:rsidP="00EB706C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Ртути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22. Вашего приятеля поразила молния. Какие ваши действия могут повредить ему?</w:t>
      </w:r>
    </w:p>
    <w:p w:rsidR="007D2F88" w:rsidRPr="00B901CC" w:rsidRDefault="007D2F88" w:rsidP="00EB706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Закопать в землю</w:t>
      </w:r>
    </w:p>
    <w:p w:rsidR="007D2F88" w:rsidRPr="00B901CC" w:rsidRDefault="007D2F88" w:rsidP="00EB706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Сделать искусственное дыхание</w:t>
      </w:r>
    </w:p>
    <w:p w:rsidR="007D2F88" w:rsidRPr="00B901CC" w:rsidRDefault="007D2F88" w:rsidP="00EB706C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Согреть тело пострадавшего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23. Что такое дегазация?</w:t>
      </w:r>
    </w:p>
    <w:p w:rsidR="007D2F88" w:rsidRPr="00B901CC" w:rsidRDefault="007D2F88" w:rsidP="00EB706C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Ликвидация РВ</w:t>
      </w:r>
    </w:p>
    <w:p w:rsidR="007D2F88" w:rsidRPr="00B901CC" w:rsidRDefault="007D2F88" w:rsidP="00EB706C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Нейтрализация ОВ</w:t>
      </w:r>
    </w:p>
    <w:p w:rsidR="007D2F88" w:rsidRPr="00B901CC" w:rsidRDefault="007D2F88" w:rsidP="00EB706C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Уничтожение насекомых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24. Гражданин РФ, признанный временно негодным к военной службе по состоянию здоровья:</w:t>
      </w:r>
    </w:p>
    <w:p w:rsidR="007D2F88" w:rsidRPr="00B901CC" w:rsidRDefault="007D2F88" w:rsidP="00EB706C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Освобождается от призыва</w:t>
      </w:r>
    </w:p>
    <w:p w:rsidR="007D2F88" w:rsidRPr="00B901CC" w:rsidRDefault="007D2F88" w:rsidP="00EB706C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Ему дается отсрочка до 1 года</w:t>
      </w:r>
    </w:p>
    <w:p w:rsidR="007D2F88" w:rsidRPr="00B901CC" w:rsidRDefault="007D2F88" w:rsidP="00EB706C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Не освобождается от призыва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25. По характеру деятельности отсрочка от призыва на военную службу предоставляется:</w:t>
      </w:r>
    </w:p>
    <w:p w:rsidR="007D2F88" w:rsidRPr="00B901CC" w:rsidRDefault="007D2F88" w:rsidP="00EB706C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Сельскому врачу</w:t>
      </w:r>
    </w:p>
    <w:p w:rsidR="007D2F88" w:rsidRPr="00B901CC" w:rsidRDefault="007D2F88" w:rsidP="00EB706C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Аспиранту на время обучения и защиты работы</w:t>
      </w:r>
    </w:p>
    <w:p w:rsidR="007D2F88" w:rsidRPr="00B901CC" w:rsidRDefault="007D2F88" w:rsidP="00EB706C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Руководителю (тренеру) спортивного коллектива</w:t>
      </w:r>
    </w:p>
    <w:p w:rsidR="007D2F88" w:rsidRPr="00B901CC" w:rsidRDefault="007D2F88" w:rsidP="00EB706C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Преподавателю ВУЗ.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26. Каков срок военной службы по призыву?</w:t>
      </w:r>
    </w:p>
    <w:p w:rsidR="007D2F88" w:rsidRPr="00B901CC" w:rsidRDefault="007D2F88" w:rsidP="00EB706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6 месяцев;</w:t>
      </w:r>
    </w:p>
    <w:p w:rsidR="007D2F88" w:rsidRPr="00B901CC" w:rsidRDefault="007D2F88" w:rsidP="00EB706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8 месяцев;</w:t>
      </w:r>
    </w:p>
    <w:p w:rsidR="007D2F88" w:rsidRPr="00B901CC" w:rsidRDefault="007D2F88" w:rsidP="00EB706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9 месяцев;</w:t>
      </w:r>
    </w:p>
    <w:p w:rsidR="007D2F88" w:rsidRPr="00B901CC" w:rsidRDefault="007D2F88" w:rsidP="00EB706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10 месяцев;</w:t>
      </w:r>
    </w:p>
    <w:p w:rsidR="007D2F88" w:rsidRPr="00B901CC" w:rsidRDefault="007D2F88" w:rsidP="00EB706C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12 месяцев.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27. К младшим офицерам относятся:</w:t>
      </w:r>
    </w:p>
    <w:p w:rsidR="007D2F88" w:rsidRPr="00B901CC" w:rsidRDefault="007D2F88" w:rsidP="00EB706C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Майор</w:t>
      </w:r>
    </w:p>
    <w:p w:rsidR="007D2F88" w:rsidRPr="00B901CC" w:rsidRDefault="007D2F88" w:rsidP="00EB706C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Капитан</w:t>
      </w:r>
    </w:p>
    <w:p w:rsidR="007D2F88" w:rsidRPr="00B901CC" w:rsidRDefault="007D2F88" w:rsidP="00EB706C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Генерал-майор</w:t>
      </w:r>
    </w:p>
    <w:p w:rsidR="007D2F88" w:rsidRPr="00B901CC" w:rsidRDefault="007D2F88" w:rsidP="00EB706C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Подполковник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28. Землетрясение застало вас на 5-м этаже. Ваши действия:</w:t>
      </w:r>
    </w:p>
    <w:p w:rsidR="007D2F88" w:rsidRPr="00B901CC" w:rsidRDefault="007D2F88" w:rsidP="00EB706C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Выбежите на лестницу, войдете в лифт и спуститесь вниз.</w:t>
      </w:r>
    </w:p>
    <w:p w:rsidR="007D2F88" w:rsidRPr="00B901CC" w:rsidRDefault="007D2F88" w:rsidP="00EB706C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Встанете у внутренней стены в дверном проеме, подальше от окон.</w:t>
      </w:r>
    </w:p>
    <w:p w:rsidR="007D2F88" w:rsidRPr="00B901CC" w:rsidRDefault="007D2F88" w:rsidP="00EB706C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Встанете у наружной стены или на балконе, спрыгните вниз или спуститесь на веревке.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29. При ликвидации последствий стихийного бедствия вы вошли в темное здание. Что вы предпримите, чтобы осмотреться?</w:t>
      </w:r>
    </w:p>
    <w:p w:rsidR="007D2F88" w:rsidRPr="00B901CC" w:rsidRDefault="007D2F88" w:rsidP="00EB706C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Зажжете спичку, свечку</w:t>
      </w:r>
    </w:p>
    <w:p w:rsidR="007D2F88" w:rsidRPr="00B901CC" w:rsidRDefault="007D2F88" w:rsidP="00EB706C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Включите электричество</w:t>
      </w:r>
    </w:p>
    <w:p w:rsidR="007D2F88" w:rsidRPr="00B901CC" w:rsidRDefault="007D2F88" w:rsidP="00EB706C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Воспользуетесь фонарем</w:t>
      </w:r>
    </w:p>
    <w:p w:rsidR="007D2F88" w:rsidRPr="00B901CC" w:rsidRDefault="007D2F88" w:rsidP="00EB706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30. Каким шагом начинается движение по команде: «ШАГОМ  МАРШ!»?</w:t>
      </w:r>
    </w:p>
    <w:p w:rsidR="007D2F88" w:rsidRPr="00B901CC" w:rsidRDefault="007D2F88" w:rsidP="00EB706C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lang w:eastAsia="ru-RU"/>
        </w:rPr>
      </w:pPr>
      <w:r w:rsidRPr="00B901CC">
        <w:rPr>
          <w:rFonts w:ascii="Times New Roman" w:hAnsi="Times New Roman" w:cs="Times New Roman"/>
          <w:lang w:eastAsia="ru-RU"/>
        </w:rPr>
        <w:t>Строевым</w:t>
      </w:r>
    </w:p>
    <w:p w:rsidR="007D2F88" w:rsidRPr="00B901CC" w:rsidRDefault="007D2F88" w:rsidP="00EB706C">
      <w:pPr>
        <w:pStyle w:val="ListParagraph"/>
        <w:numPr>
          <w:ilvl w:val="0"/>
          <w:numId w:val="27"/>
        </w:numPr>
      </w:pPr>
      <w:r w:rsidRPr="00B901CC">
        <w:rPr>
          <w:rFonts w:ascii="Times New Roman" w:hAnsi="Times New Roman" w:cs="Times New Roman"/>
          <w:lang w:eastAsia="ru-RU"/>
        </w:rPr>
        <w:t>Походным</w:t>
      </w:r>
    </w:p>
    <w:p w:rsidR="007D2F88" w:rsidRDefault="007D2F88" w:rsidP="00B901CC"/>
    <w:p w:rsidR="007D2F88" w:rsidRDefault="007D2F88" w:rsidP="00B901CC"/>
    <w:p w:rsidR="007D2F88" w:rsidRDefault="007D2F88" w:rsidP="00B901CC"/>
    <w:p w:rsidR="007D2F88" w:rsidRDefault="007D2F88" w:rsidP="00B901CC"/>
    <w:p w:rsidR="007D2F88" w:rsidRDefault="007D2F88" w:rsidP="00B901CC"/>
    <w:p w:rsidR="007D2F88" w:rsidRPr="00B901CC" w:rsidRDefault="007D2F88" w:rsidP="00B901CC"/>
    <w:p w:rsidR="007D2F88" w:rsidRPr="00B901CC" w:rsidRDefault="007D2F88" w:rsidP="007228D5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ТЕОРЕТИЧЕСКАЯ ЧАСТЬ ЗАДАНИЙ 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Задание 1. </w:t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Напишите перечень принудительных мер воспитательного воздействия, которые могут быть назначены несовершеннолетним за правонарушение: _______________________________________________</w:t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Задание 2. </w:t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Перечислите очередность действий в ситуации «пожар в здании, вы решили спасаться через задымленный коридор»: ____________________________________________________________________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Задание 3. Вставьте пропущенные фразы: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В соответствии с ФЗ «О защите населения и территорий от ЧС природного и техногенного характера» граждане России имеют право  </w:t>
      </w:r>
      <w:r w:rsidRPr="00B901CC">
        <w:rPr>
          <w:rFonts w:ascii="Times New Roman" w:hAnsi="Times New Roman" w:cs="Times New Roman"/>
          <w:b/>
          <w:bCs/>
          <w:i/>
          <w:iCs/>
          <w:color w:val="000000"/>
          <w:shd w:val="clear" w:color="auto" w:fill="FFFFFF"/>
          <w:lang w:eastAsia="ru-RU"/>
        </w:rPr>
        <w:t>___________________</w:t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: причиненного их здоровью и имуществу вследствие ЧС, </w:t>
      </w:r>
      <w:r w:rsidRPr="00B901CC">
        <w:rPr>
          <w:rFonts w:ascii="Times New Roman" w:hAnsi="Times New Roman" w:cs="Times New Roman"/>
          <w:b/>
          <w:bCs/>
          <w:i/>
          <w:iCs/>
          <w:color w:val="000000"/>
          <w:shd w:val="clear" w:color="auto" w:fill="FFFFFF"/>
          <w:lang w:eastAsia="ru-RU"/>
        </w:rPr>
        <w:t>__________________</w:t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 и регулярное обследование состояние здоровья, ухудшившееся вследствие воздействия поражающих факторов ЧС; </w:t>
      </w:r>
      <w:r w:rsidRPr="00B901CC">
        <w:rPr>
          <w:rFonts w:ascii="Times New Roman" w:hAnsi="Times New Roman" w:cs="Times New Roman"/>
          <w:b/>
          <w:bCs/>
          <w:i/>
          <w:iCs/>
          <w:color w:val="000000"/>
          <w:shd w:val="clear" w:color="auto" w:fill="FFFFFF"/>
          <w:lang w:eastAsia="ru-RU"/>
        </w:rPr>
        <w:t>____________________</w:t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 в случае потери трудоспособности в связи с увечьем, полученным при выполнении обязанностей по защите населения и территорий в случае ЧС.</w:t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Задание 4. Вставьте пропущенные фразы в текст по истории создания гражданской обороны: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В октябре 1932 года Совет Народных Комиссаров СССР утвердил (1)_________________ Согласно этому документу, местная ПВО была выделена в самостоятельную организацию. В июле 1961 года МПВО была преобразована в (2)_______________________ СССР, которая стала составной частью системы общегосударственных оборонных мер.</w:t>
      </w:r>
      <w:r w:rsidRPr="00B901CC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В июле 1987 года руководство страны издало документ о коренной перестройке системы (3)______________________. В ноябре 1991 года на базе Госкомитета РСФСР по чрезвычайным ситуациям и Штаба ГО РСФСР был образован (4)__________________________________________________________________, который 10 января 1994 года был преобразован в (5)_______________________.</w:t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Задание 5. Вставьте название зоны заражения в случае ядерного взрыва: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Зона А (1)_____________________ первая зона с внешней стороны радиоактивного следа.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Зона Б (2)____________________________совмещается с внутренней границей зоны А.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Внешняя граница зоны В (3)________________________совпадает с внутренней границей зоны Б. Зона Г (4)__________________________________ расположена в пределах зоны В.</w:t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Задание 6. Какие препараты входят в состав аптечки АИ-2? Впишите эти группы.</w:t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В гнезде 1 содержится_____________________ средство, находящееся в шприц-тюбике. В гнезде 2 содержится _______________________________________. В гнезде 3 содержится ____________________средство №2. В гнезде 4 содержится _____________________средство №1. В гнезде 5 содержится  ________________ средство №1. В гнезде 6 содержится _________________ средство №2. В гнезде 7 содержится _________________средство.</w:t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Задание 7. Перечислите этапы проведения частичной санитарной обработки людей при радиационном загрязнении местности.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</w:p>
    <w:p w:rsidR="007D2F88" w:rsidRPr="00B901CC" w:rsidRDefault="007D2F88" w:rsidP="006A2C64">
      <w:pPr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Задание 8. Вставьте пропущенные фразы в текст.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Куликовская битва </w:t>
      </w:r>
      <w:r w:rsidRPr="00B901CC">
        <w:rPr>
          <w:rFonts w:ascii="Times New Roman" w:hAnsi="Times New Roman" w:cs="Times New Roman"/>
          <w:i/>
          <w:iCs/>
          <w:color w:val="000000"/>
          <w:shd w:val="clear" w:color="auto" w:fill="FFFFFF"/>
          <w:lang w:eastAsia="ru-RU"/>
        </w:rPr>
        <w:t>укажите год</w:t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 ______ между русским войском во главе с великим князем _______________ и войском Золотой Орды под командованием темника ______________ на Куликовом поле – одна из крупнейших битв, положившая начало освобождению народов Восточной Европы от ______________________________. После Куликовской битвы Великий князь получил почетное прозвище ____________.</w:t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>Задание 9. В региональный центр ГО и ЧС поступила информация о массовой заболеваемости животных сибирской язвой. Перечислите действия, которые должны предпринять службы РСЧС.</w:t>
      </w:r>
      <w:r w:rsidRPr="00B901CC">
        <w:rPr>
          <w:rFonts w:ascii="Times New Roman" w:hAnsi="Times New Roman" w:cs="Times New Roman"/>
          <w:color w:val="000000"/>
          <w:lang w:eastAsia="ru-RU"/>
        </w:rPr>
        <w:br/>
      </w:r>
      <w:r w:rsidRPr="00B901CC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Действия службы РСЧС: _______________________________________________.</w:t>
      </w: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D2F88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p w:rsidR="007D2F88" w:rsidRPr="00B901CC" w:rsidRDefault="007D2F88" w:rsidP="00362F56">
      <w:pPr>
        <w:spacing w:after="0" w:line="240" w:lineRule="auto"/>
        <w:rPr>
          <w:rFonts w:ascii="Times New Roman" w:hAnsi="Times New Roman" w:cs="Times New Roman"/>
          <w:color w:val="000000"/>
          <w:lang w:eastAsia="ru-RU"/>
        </w:rPr>
      </w:pPr>
    </w:p>
    <w:sectPr w:rsidR="007D2F88" w:rsidRPr="00B901CC" w:rsidSect="00A76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3033"/>
    <w:multiLevelType w:val="hybridMultilevel"/>
    <w:tmpl w:val="C5E68C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D03A47"/>
    <w:multiLevelType w:val="hybridMultilevel"/>
    <w:tmpl w:val="A3BABE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626960"/>
    <w:multiLevelType w:val="hybridMultilevel"/>
    <w:tmpl w:val="BB9E25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D61217"/>
    <w:multiLevelType w:val="hybridMultilevel"/>
    <w:tmpl w:val="4BAA0E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C5AE4"/>
    <w:multiLevelType w:val="hybridMultilevel"/>
    <w:tmpl w:val="56B86C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223AF9"/>
    <w:multiLevelType w:val="hybridMultilevel"/>
    <w:tmpl w:val="CCEAEA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02141C"/>
    <w:multiLevelType w:val="hybridMultilevel"/>
    <w:tmpl w:val="A080FC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FB3D7B"/>
    <w:multiLevelType w:val="multilevel"/>
    <w:tmpl w:val="8FEE1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134D75"/>
    <w:multiLevelType w:val="hybridMultilevel"/>
    <w:tmpl w:val="8F9846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7A4866"/>
    <w:multiLevelType w:val="hybridMultilevel"/>
    <w:tmpl w:val="0F546A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9D4EDF"/>
    <w:multiLevelType w:val="hybridMultilevel"/>
    <w:tmpl w:val="10E0E7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8B3A04"/>
    <w:multiLevelType w:val="hybridMultilevel"/>
    <w:tmpl w:val="549662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A63E1D"/>
    <w:multiLevelType w:val="hybridMultilevel"/>
    <w:tmpl w:val="9280E4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6B1B37"/>
    <w:multiLevelType w:val="hybridMultilevel"/>
    <w:tmpl w:val="B73E7C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C447FC"/>
    <w:multiLevelType w:val="hybridMultilevel"/>
    <w:tmpl w:val="9D403A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AE2D00"/>
    <w:multiLevelType w:val="hybridMultilevel"/>
    <w:tmpl w:val="B8B0AE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3027F8"/>
    <w:multiLevelType w:val="hybridMultilevel"/>
    <w:tmpl w:val="8FDC89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866D95"/>
    <w:multiLevelType w:val="hybridMultilevel"/>
    <w:tmpl w:val="598CA6AA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A20C7E"/>
    <w:multiLevelType w:val="hybridMultilevel"/>
    <w:tmpl w:val="3D567B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4F46EF"/>
    <w:multiLevelType w:val="hybridMultilevel"/>
    <w:tmpl w:val="C7A48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463E3F"/>
    <w:multiLevelType w:val="hybridMultilevel"/>
    <w:tmpl w:val="EB326A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7760BB"/>
    <w:multiLevelType w:val="hybridMultilevel"/>
    <w:tmpl w:val="643265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724E07"/>
    <w:multiLevelType w:val="hybridMultilevel"/>
    <w:tmpl w:val="4EBABE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8E667E"/>
    <w:multiLevelType w:val="hybridMultilevel"/>
    <w:tmpl w:val="C144F1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52A9D"/>
    <w:multiLevelType w:val="hybridMultilevel"/>
    <w:tmpl w:val="1FD47F74"/>
    <w:lvl w:ilvl="0" w:tplc="0A966F1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5">
    <w:nsid w:val="79D00444"/>
    <w:multiLevelType w:val="hybridMultilevel"/>
    <w:tmpl w:val="BE4AC3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F150F6B"/>
    <w:multiLevelType w:val="hybridMultilevel"/>
    <w:tmpl w:val="AC5019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4301A9"/>
    <w:multiLevelType w:val="hybridMultilevel"/>
    <w:tmpl w:val="37981E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906"/>
    <w:rsid w:val="00054664"/>
    <w:rsid w:val="000B3875"/>
    <w:rsid w:val="000D359E"/>
    <w:rsid w:val="00141906"/>
    <w:rsid w:val="00156A4E"/>
    <w:rsid w:val="00226161"/>
    <w:rsid w:val="00305762"/>
    <w:rsid w:val="00362F56"/>
    <w:rsid w:val="00510AD1"/>
    <w:rsid w:val="0055290D"/>
    <w:rsid w:val="00602FE6"/>
    <w:rsid w:val="006A2C64"/>
    <w:rsid w:val="007228D5"/>
    <w:rsid w:val="0074721B"/>
    <w:rsid w:val="00770B51"/>
    <w:rsid w:val="007A6EB3"/>
    <w:rsid w:val="007D2F88"/>
    <w:rsid w:val="00977B21"/>
    <w:rsid w:val="00A1416F"/>
    <w:rsid w:val="00A7678B"/>
    <w:rsid w:val="00B901CC"/>
    <w:rsid w:val="00DB1B55"/>
    <w:rsid w:val="00EB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D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B706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7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4</Pages>
  <Words>1275</Words>
  <Characters>7270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Владелец</cp:lastModifiedBy>
  <cp:revision>10</cp:revision>
  <dcterms:created xsi:type="dcterms:W3CDTF">2019-09-25T06:21:00Z</dcterms:created>
  <dcterms:modified xsi:type="dcterms:W3CDTF">2019-10-10T04:26:00Z</dcterms:modified>
</cp:coreProperties>
</file>